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2C2E8" w14:textId="047B9A8A" w:rsidR="002C7B29" w:rsidRDefault="00CD6897" w:rsidP="000B39B6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C7B29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2C7B29">
        <w:rPr>
          <w:rFonts w:ascii="Corbel" w:hAnsi="Corbel" w:cs="Corbel"/>
          <w:i/>
          <w:iCs/>
        </w:rPr>
        <w:t>7</w:t>
      </w:r>
      <w:r w:rsidR="002C7B29" w:rsidRPr="00A4341C">
        <w:rPr>
          <w:rFonts w:ascii="Corbel" w:hAnsi="Corbel" w:cs="Corbel"/>
          <w:i/>
          <w:iCs/>
        </w:rPr>
        <w:t>/20</w:t>
      </w:r>
      <w:r w:rsidR="002C7B29">
        <w:rPr>
          <w:rFonts w:ascii="Corbel" w:hAnsi="Corbel" w:cs="Corbel"/>
          <w:i/>
          <w:iCs/>
        </w:rPr>
        <w:t>23</w:t>
      </w:r>
    </w:p>
    <w:p w14:paraId="14E458A2" w14:textId="77777777" w:rsidR="002C7B29" w:rsidRPr="001A64B2" w:rsidRDefault="002C7B29" w:rsidP="000B39B6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0B39B6" w:rsidRPr="001A64B2" w:rsidRDefault="000B39B6" w:rsidP="000B39B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A64B2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4B419462" w:rsidR="000B39B6" w:rsidRPr="001A64B2" w:rsidRDefault="000B39B6" w:rsidP="000B39B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A64B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00E6B">
        <w:rPr>
          <w:rFonts w:ascii="Corbel" w:hAnsi="Corbel"/>
          <w:i/>
          <w:smallCaps/>
          <w:sz w:val="24"/>
          <w:szCs w:val="24"/>
        </w:rPr>
        <w:t>2024-2026</w:t>
      </w:r>
    </w:p>
    <w:p w14:paraId="42D65B55" w14:textId="0AE682C6" w:rsidR="000B39B6" w:rsidRPr="001A64B2" w:rsidRDefault="000B39B6" w:rsidP="000B39B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1A64B2">
        <w:rPr>
          <w:rFonts w:ascii="Corbel" w:hAnsi="Corbel"/>
          <w:sz w:val="20"/>
          <w:szCs w:val="20"/>
        </w:rPr>
        <w:t>Rok akademicki: 202</w:t>
      </w:r>
      <w:r w:rsidR="00400E6B">
        <w:rPr>
          <w:rFonts w:ascii="Corbel" w:hAnsi="Corbel"/>
          <w:sz w:val="20"/>
          <w:szCs w:val="20"/>
        </w:rPr>
        <w:t>5</w:t>
      </w:r>
      <w:r w:rsidRPr="001A64B2">
        <w:rPr>
          <w:rFonts w:ascii="Corbel" w:hAnsi="Corbel"/>
          <w:sz w:val="20"/>
          <w:szCs w:val="20"/>
        </w:rPr>
        <w:t>/202</w:t>
      </w:r>
      <w:r w:rsidR="00400E6B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1A64B2" w:rsidRDefault="0085747A" w:rsidP="000B39B6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14:paraId="0C6E7FD4" w14:textId="77777777" w:rsidR="0085747A" w:rsidRPr="001A64B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A64B2">
        <w:rPr>
          <w:rFonts w:ascii="Corbel" w:hAnsi="Corbel"/>
          <w:szCs w:val="24"/>
        </w:rPr>
        <w:t xml:space="preserve">1. </w:t>
      </w:r>
      <w:r w:rsidR="0085747A" w:rsidRPr="001A64B2">
        <w:rPr>
          <w:rFonts w:ascii="Corbel" w:hAnsi="Corbel"/>
          <w:szCs w:val="24"/>
        </w:rPr>
        <w:t xml:space="preserve">Podstawowe </w:t>
      </w:r>
      <w:r w:rsidR="00445970" w:rsidRPr="001A64B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A64B2" w14:paraId="6FA5B3EC" w14:textId="77777777" w:rsidTr="16ADAD32">
        <w:tc>
          <w:tcPr>
            <w:tcW w:w="2694" w:type="dxa"/>
            <w:vAlign w:val="center"/>
          </w:tcPr>
          <w:p w14:paraId="59701564" w14:textId="77777777" w:rsidR="0085747A" w:rsidRPr="001A64B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4C84B9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Gry decyzyjne</w:t>
            </w:r>
          </w:p>
        </w:tc>
      </w:tr>
      <w:tr w:rsidR="0085747A" w:rsidRPr="001A64B2" w14:paraId="2A72A1C9" w14:textId="77777777" w:rsidTr="16ADAD32">
        <w:tc>
          <w:tcPr>
            <w:tcW w:w="2694" w:type="dxa"/>
            <w:vAlign w:val="center"/>
          </w:tcPr>
          <w:p w14:paraId="4CA29152" w14:textId="77777777" w:rsidR="0085747A" w:rsidRPr="001A64B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A64B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81D7007" w14:textId="6AE95D58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E/II/E</w:t>
            </w:r>
            <w:r w:rsidR="00FB0CEF" w:rsidRPr="001A64B2">
              <w:rPr>
                <w:rFonts w:ascii="Corbel" w:hAnsi="Corbel"/>
                <w:b w:val="0"/>
                <w:sz w:val="24"/>
                <w:szCs w:val="24"/>
              </w:rPr>
              <w:t>UB</w:t>
            </w:r>
            <w:r w:rsidRPr="001A64B2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135954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1A64B2" w14:paraId="4E2F8C33" w14:textId="77777777" w:rsidTr="16ADAD32">
        <w:tc>
          <w:tcPr>
            <w:tcW w:w="2694" w:type="dxa"/>
            <w:vAlign w:val="center"/>
          </w:tcPr>
          <w:p w14:paraId="19552E28" w14:textId="77777777" w:rsidR="0085747A" w:rsidRPr="001A64B2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N</w:t>
            </w:r>
            <w:r w:rsidR="0085747A" w:rsidRPr="001A64B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A64B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1A64B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1A64B2" w14:paraId="729EEB71" w14:textId="77777777" w:rsidTr="16ADAD32">
        <w:tc>
          <w:tcPr>
            <w:tcW w:w="2694" w:type="dxa"/>
            <w:vAlign w:val="center"/>
          </w:tcPr>
          <w:p w14:paraId="0A39E105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77777777" w:rsidR="0085747A" w:rsidRPr="001A64B2" w:rsidRDefault="000B39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Instytut Ekonomii i Finansów KNS</w:t>
            </w:r>
          </w:p>
        </w:tc>
      </w:tr>
      <w:tr w:rsidR="0085747A" w:rsidRPr="001A64B2" w14:paraId="048482E6" w14:textId="77777777" w:rsidTr="16ADAD32">
        <w:tc>
          <w:tcPr>
            <w:tcW w:w="2694" w:type="dxa"/>
            <w:vAlign w:val="center"/>
          </w:tcPr>
          <w:p w14:paraId="4B835047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A64B2" w14:paraId="055D634D" w14:textId="77777777" w:rsidTr="16ADAD32">
        <w:tc>
          <w:tcPr>
            <w:tcW w:w="2694" w:type="dxa"/>
            <w:vAlign w:val="center"/>
          </w:tcPr>
          <w:p w14:paraId="448A1CED" w14:textId="77777777" w:rsidR="0085747A" w:rsidRPr="001A64B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85747A" w:rsidRPr="001A64B2" w:rsidRDefault="000B39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1A64B2" w14:paraId="3A488BE5" w14:textId="77777777" w:rsidTr="16ADAD32">
        <w:tc>
          <w:tcPr>
            <w:tcW w:w="2694" w:type="dxa"/>
            <w:vAlign w:val="center"/>
          </w:tcPr>
          <w:p w14:paraId="04C0481C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1A64B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1A64B2" w14:paraId="5C70B2EB" w14:textId="77777777" w:rsidTr="16ADAD32">
        <w:tc>
          <w:tcPr>
            <w:tcW w:w="2694" w:type="dxa"/>
            <w:vAlign w:val="center"/>
          </w:tcPr>
          <w:p w14:paraId="7C3992E0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1A64B2" w:rsidRDefault="0017512A" w:rsidP="000B39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A64B2" w14:paraId="58954631" w14:textId="77777777" w:rsidTr="16ADAD32">
        <w:tc>
          <w:tcPr>
            <w:tcW w:w="2694" w:type="dxa"/>
            <w:vAlign w:val="center"/>
          </w:tcPr>
          <w:p w14:paraId="47AAF248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A64B2">
              <w:rPr>
                <w:rFonts w:ascii="Corbel" w:hAnsi="Corbel"/>
                <w:sz w:val="24"/>
                <w:szCs w:val="24"/>
              </w:rPr>
              <w:t>/y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673AF203" w:rsidR="0085747A" w:rsidRPr="001A64B2" w:rsidRDefault="0055221B" w:rsidP="16ADAD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ADAD32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1A64B2" w14:paraId="2724D578" w14:textId="77777777" w:rsidTr="16ADAD32">
        <w:tc>
          <w:tcPr>
            <w:tcW w:w="2694" w:type="dxa"/>
            <w:vAlign w:val="center"/>
          </w:tcPr>
          <w:p w14:paraId="5863A118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1A64B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1A64B2" w14:paraId="26EB6C12" w14:textId="77777777" w:rsidTr="16ADAD32">
        <w:tc>
          <w:tcPr>
            <w:tcW w:w="2694" w:type="dxa"/>
            <w:vAlign w:val="center"/>
          </w:tcPr>
          <w:p w14:paraId="13A990D4" w14:textId="77777777" w:rsidR="00923D7D" w:rsidRPr="001A64B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1A64B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1A64B2" w14:paraId="6DF8CB8C" w14:textId="77777777" w:rsidTr="16ADAD32">
        <w:tc>
          <w:tcPr>
            <w:tcW w:w="2694" w:type="dxa"/>
            <w:vAlign w:val="center"/>
          </w:tcPr>
          <w:p w14:paraId="69C2AF6E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552126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1A64B2" w14:paraId="4DFA396E" w14:textId="77777777" w:rsidTr="16ADAD32">
        <w:tc>
          <w:tcPr>
            <w:tcW w:w="2694" w:type="dxa"/>
            <w:vAlign w:val="center"/>
          </w:tcPr>
          <w:p w14:paraId="471FE442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7EA058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4DE066A3" w14:textId="50F698F3" w:rsidR="0085747A" w:rsidRPr="001A64B2" w:rsidRDefault="0085747A" w:rsidP="61121B8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 xml:space="preserve">* </w:t>
      </w:r>
      <w:r w:rsidRPr="001A64B2">
        <w:rPr>
          <w:rFonts w:ascii="Corbel" w:hAnsi="Corbel"/>
          <w:i/>
          <w:iCs/>
          <w:sz w:val="24"/>
          <w:szCs w:val="24"/>
        </w:rPr>
        <w:t>-</w:t>
      </w:r>
      <w:r w:rsidR="00B90885" w:rsidRPr="001A64B2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01A64B2">
        <w:rPr>
          <w:rFonts w:ascii="Corbel" w:hAnsi="Corbel"/>
          <w:b w:val="0"/>
          <w:sz w:val="24"/>
          <w:szCs w:val="24"/>
        </w:rPr>
        <w:t>e,</w:t>
      </w:r>
      <w:r w:rsidR="06CD204F" w:rsidRPr="001A64B2">
        <w:rPr>
          <w:rFonts w:ascii="Corbel" w:hAnsi="Corbel"/>
          <w:b w:val="0"/>
          <w:sz w:val="24"/>
          <w:szCs w:val="24"/>
        </w:rPr>
        <w:t xml:space="preserve"> </w:t>
      </w:r>
      <w:r w:rsidRPr="001A64B2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01A64B2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7E0A0F74" w14:textId="77777777" w:rsidR="0085747A" w:rsidRPr="001A64B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>1.</w:t>
      </w:r>
      <w:r w:rsidR="00E22FBC" w:rsidRPr="001A64B2">
        <w:rPr>
          <w:rFonts w:ascii="Corbel" w:hAnsi="Corbel"/>
          <w:sz w:val="24"/>
          <w:szCs w:val="24"/>
        </w:rPr>
        <w:t>1</w:t>
      </w:r>
      <w:r w:rsidRPr="001A64B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1A64B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2"/>
        <w:gridCol w:w="742"/>
        <w:gridCol w:w="851"/>
        <w:gridCol w:w="766"/>
        <w:gridCol w:w="800"/>
        <w:gridCol w:w="700"/>
        <w:gridCol w:w="917"/>
        <w:gridCol w:w="1563"/>
        <w:gridCol w:w="1359"/>
      </w:tblGrid>
      <w:tr w:rsidR="00015B8F" w:rsidRPr="001A64B2" w14:paraId="4A00F406" w14:textId="77777777" w:rsidTr="16ADAD3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1A64B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(</w:t>
            </w:r>
            <w:r w:rsidR="00363F78" w:rsidRPr="001A64B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5F73D9DA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Inne (</w:t>
            </w:r>
            <w:r w:rsidR="0035597A">
              <w:rPr>
                <w:rFonts w:ascii="Corbel" w:hAnsi="Corbel"/>
                <w:szCs w:val="24"/>
              </w:rPr>
              <w:t>ćwiczenia warsztatowe</w:t>
            </w:r>
            <w:r w:rsidRPr="001A64B2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A64B2">
              <w:rPr>
                <w:rFonts w:ascii="Corbel" w:hAnsi="Corbel"/>
                <w:b/>
                <w:szCs w:val="24"/>
              </w:rPr>
              <w:t>Liczba pkt</w:t>
            </w:r>
            <w:r w:rsidR="00B90885" w:rsidRPr="001A64B2">
              <w:rPr>
                <w:rFonts w:ascii="Corbel" w:hAnsi="Corbel"/>
                <w:b/>
                <w:szCs w:val="24"/>
              </w:rPr>
              <w:t>.</w:t>
            </w:r>
            <w:r w:rsidRPr="001A64B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A64B2" w14:paraId="49557C15" w14:textId="77777777" w:rsidTr="16ADAD3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07284B79" w:rsidR="00015B8F" w:rsidRPr="001A64B2" w:rsidRDefault="16ADA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6ADAD32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5AD804AF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1CD60DB1" w:rsidR="00015B8F" w:rsidRPr="001A64B2" w:rsidRDefault="003559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1A64B2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23D7D" w:rsidRPr="001A64B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1A64B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>1.</w:t>
      </w:r>
      <w:r w:rsidR="00E22FBC" w:rsidRPr="001A64B2">
        <w:rPr>
          <w:rFonts w:ascii="Corbel" w:hAnsi="Corbel"/>
          <w:smallCaps w:val="0"/>
          <w:szCs w:val="24"/>
        </w:rPr>
        <w:t>2</w:t>
      </w:r>
      <w:r w:rsidR="00F83B28" w:rsidRPr="001A64B2">
        <w:rPr>
          <w:rFonts w:ascii="Corbel" w:hAnsi="Corbel"/>
          <w:smallCaps w:val="0"/>
          <w:szCs w:val="24"/>
        </w:rPr>
        <w:t>.</w:t>
      </w:r>
      <w:r w:rsidR="00F83B28" w:rsidRPr="001A64B2">
        <w:rPr>
          <w:rFonts w:ascii="Corbel" w:hAnsi="Corbel"/>
          <w:smallCaps w:val="0"/>
          <w:szCs w:val="24"/>
        </w:rPr>
        <w:tab/>
      </w:r>
      <w:r w:rsidRPr="001A64B2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0B39B6" w:rsidRPr="001A64B2" w:rsidRDefault="000B39B6" w:rsidP="000B39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64B2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1A64B2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1A64B2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386692D9" w14:textId="77777777" w:rsidR="000B39B6" w:rsidRPr="001A64B2" w:rsidRDefault="000B39B6" w:rsidP="000B39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64B2">
        <w:rPr>
          <w:rFonts w:ascii="MS Gothic" w:eastAsia="MS Gothic" w:hAnsi="MS Gothic" w:cs="MS Gothic" w:hint="eastAsia"/>
          <w:b w:val="0"/>
          <w:szCs w:val="24"/>
        </w:rPr>
        <w:t>☐</w:t>
      </w:r>
      <w:r w:rsidRPr="001A64B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0B39B6" w:rsidRPr="001A64B2" w:rsidRDefault="000B39B6" w:rsidP="000B39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1.3 </w:t>
      </w:r>
      <w:r w:rsidRPr="001A64B2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1A64B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13E2C9D8" w:rsidR="000B39B6" w:rsidRPr="001A64B2" w:rsidRDefault="00FA015D" w:rsidP="000B39B6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0B39B6" w:rsidRPr="001A64B2">
        <w:rPr>
          <w:rFonts w:ascii="Corbel" w:hAnsi="Corbel"/>
          <w:b w:val="0"/>
          <w:smallCaps w:val="0"/>
          <w:szCs w:val="24"/>
        </w:rPr>
        <w:t>aliczenie z oceną</w:t>
      </w:r>
    </w:p>
    <w:p w14:paraId="3DEEC669" w14:textId="77777777" w:rsidR="00E960BB" w:rsidRPr="001A64B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1A64B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A64B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A64B2" w14:paraId="3AD6E96C" w14:textId="77777777" w:rsidTr="00745302">
        <w:tc>
          <w:tcPr>
            <w:tcW w:w="9670" w:type="dxa"/>
          </w:tcPr>
          <w:p w14:paraId="4C32CCB3" w14:textId="77777777" w:rsidR="0085747A" w:rsidRPr="001A64B2" w:rsidRDefault="00E51F0A" w:rsidP="000B39B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3656B9AB" w14:textId="77777777" w:rsidR="00153C41" w:rsidRPr="001A64B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FB0818" w14:textId="77777777" w:rsidR="000B39B6" w:rsidRPr="001A64B2" w:rsidRDefault="000B39B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1A64B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A64B2">
        <w:rPr>
          <w:rFonts w:ascii="Corbel" w:hAnsi="Corbel"/>
          <w:szCs w:val="24"/>
        </w:rPr>
        <w:lastRenderedPageBreak/>
        <w:t>3.</w:t>
      </w:r>
      <w:r w:rsidR="00A84C85" w:rsidRPr="001A64B2">
        <w:rPr>
          <w:rFonts w:ascii="Corbel" w:hAnsi="Corbel"/>
          <w:szCs w:val="24"/>
        </w:rPr>
        <w:t>cele, efekty uczenia się</w:t>
      </w:r>
      <w:r w:rsidR="0085747A" w:rsidRPr="001A64B2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1A64B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 xml:space="preserve">3.1 </w:t>
      </w:r>
      <w:r w:rsidR="00C05F44" w:rsidRPr="001A64B2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1A64B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1A64B2" w14:paraId="7F284AF2" w14:textId="77777777" w:rsidTr="00E51F0A">
        <w:tc>
          <w:tcPr>
            <w:tcW w:w="845" w:type="dxa"/>
            <w:vAlign w:val="center"/>
          </w:tcPr>
          <w:p w14:paraId="5372B5A4" w14:textId="77777777" w:rsidR="00E51F0A" w:rsidRPr="001A64B2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3DD5DA1" w14:textId="77777777" w:rsidR="00E51F0A" w:rsidRPr="001A64B2" w:rsidRDefault="00E51F0A" w:rsidP="000B39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  <w:r w:rsidR="000B39B6" w:rsidRPr="001A64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51F0A" w:rsidRPr="001A64B2" w14:paraId="172D2D3A" w14:textId="77777777" w:rsidTr="00E51F0A">
        <w:tc>
          <w:tcPr>
            <w:tcW w:w="845" w:type="dxa"/>
            <w:vAlign w:val="center"/>
          </w:tcPr>
          <w:p w14:paraId="550CF7E8" w14:textId="77777777" w:rsidR="00E51F0A" w:rsidRPr="001A64B2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AAA5E24" w14:textId="77777777" w:rsidR="00E51F0A" w:rsidRPr="001A64B2" w:rsidRDefault="00E51F0A" w:rsidP="000B39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  <w:r w:rsidR="000B39B6" w:rsidRPr="001A64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51F0A" w:rsidRPr="001A64B2" w14:paraId="10256F31" w14:textId="77777777" w:rsidTr="00E51F0A">
        <w:tc>
          <w:tcPr>
            <w:tcW w:w="845" w:type="dxa"/>
            <w:vAlign w:val="center"/>
          </w:tcPr>
          <w:p w14:paraId="53C0B3C4" w14:textId="77777777" w:rsidR="00E51F0A" w:rsidRPr="001A64B2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07EB7D4" w14:textId="77777777" w:rsidR="00E51F0A" w:rsidRPr="001A64B2" w:rsidRDefault="00E51F0A" w:rsidP="000B39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  <w:r w:rsidR="000B39B6" w:rsidRPr="001A64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2486C05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1A64B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b/>
          <w:sz w:val="24"/>
          <w:szCs w:val="24"/>
        </w:rPr>
        <w:t xml:space="preserve">3.2 </w:t>
      </w:r>
      <w:r w:rsidR="001D7B54" w:rsidRPr="001A64B2">
        <w:rPr>
          <w:rFonts w:ascii="Corbel" w:hAnsi="Corbel"/>
          <w:b/>
          <w:sz w:val="24"/>
          <w:szCs w:val="24"/>
        </w:rPr>
        <w:t xml:space="preserve">Efekty </w:t>
      </w:r>
      <w:r w:rsidR="00C05F44" w:rsidRPr="001A64B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A64B2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1A64B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1A64B2" w14:paraId="05F1B0B3" w14:textId="77777777" w:rsidTr="24AFD922">
        <w:tc>
          <w:tcPr>
            <w:tcW w:w="1681" w:type="dxa"/>
            <w:vAlign w:val="center"/>
          </w:tcPr>
          <w:p w14:paraId="41C145ED" w14:textId="77777777" w:rsidR="0085747A" w:rsidRPr="001A64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A64B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A64B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1A64B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BBBB24" w14:textId="77777777" w:rsidR="0085747A" w:rsidRPr="001A64B2" w:rsidRDefault="0085747A" w:rsidP="004379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1A64B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1A64B2" w14:paraId="7B5F3A2C" w14:textId="77777777" w:rsidTr="24AFD922">
        <w:tc>
          <w:tcPr>
            <w:tcW w:w="1681" w:type="dxa"/>
          </w:tcPr>
          <w:p w14:paraId="4FCA5964" w14:textId="77777777" w:rsidR="00E51F0A" w:rsidRPr="001A64B2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6CFB2B9C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27F8033C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K_W0</w:t>
            </w:r>
            <w:r w:rsidR="0062004D" w:rsidRPr="001A64B2">
              <w:rPr>
                <w:rFonts w:ascii="Corbel" w:hAnsi="Corbel" w:cs="Times New Roman"/>
              </w:rPr>
              <w:t>1</w:t>
            </w:r>
          </w:p>
          <w:p w14:paraId="3FB25131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K_W0</w:t>
            </w:r>
            <w:r w:rsidR="0062004D" w:rsidRPr="001A64B2">
              <w:rPr>
                <w:rFonts w:ascii="Corbel" w:hAnsi="Corbel" w:cs="Times New Roman"/>
              </w:rPr>
              <w:t>3</w:t>
            </w:r>
          </w:p>
          <w:p w14:paraId="3CDE09E3" w14:textId="78873C09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</w:t>
            </w:r>
            <w:r w:rsidR="1C191FCA" w:rsidRPr="001A64B2">
              <w:rPr>
                <w:rFonts w:ascii="Corbel" w:hAnsi="Corbel" w:cs="Times New Roman"/>
              </w:rPr>
              <w:t>0</w:t>
            </w:r>
            <w:r w:rsidR="0062004D" w:rsidRPr="001A64B2">
              <w:rPr>
                <w:rFonts w:ascii="Corbel" w:hAnsi="Corbel" w:cs="Times New Roman"/>
              </w:rPr>
              <w:t>5</w:t>
            </w:r>
          </w:p>
        </w:tc>
      </w:tr>
      <w:tr w:rsidR="00E51F0A" w:rsidRPr="001A64B2" w14:paraId="02E2480D" w14:textId="77777777" w:rsidTr="24AFD922">
        <w:tc>
          <w:tcPr>
            <w:tcW w:w="1681" w:type="dxa"/>
          </w:tcPr>
          <w:p w14:paraId="56A76B19" w14:textId="77777777" w:rsidR="00E51F0A" w:rsidRPr="001A64B2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701154B1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79569C6D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K_W0</w:t>
            </w:r>
            <w:r w:rsidR="0062004D" w:rsidRPr="001A64B2">
              <w:rPr>
                <w:rFonts w:ascii="Corbel" w:hAnsi="Corbel" w:cs="Times New Roman"/>
              </w:rPr>
              <w:t>2</w:t>
            </w:r>
          </w:p>
          <w:p w14:paraId="600668D8" w14:textId="092851B4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1A64B2" w14:paraId="29307519" w14:textId="77777777" w:rsidTr="24AFD922">
        <w:tc>
          <w:tcPr>
            <w:tcW w:w="1681" w:type="dxa"/>
          </w:tcPr>
          <w:p w14:paraId="41960800" w14:textId="77777777" w:rsidR="00E51F0A" w:rsidRPr="001A64B2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65B40F11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3CFCD0C1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K_U01</w:t>
            </w:r>
          </w:p>
          <w:p w14:paraId="5E6EAEE4" w14:textId="77777777" w:rsidR="00E51F0A" w:rsidRPr="001A64B2" w:rsidRDefault="00E51F0A" w:rsidP="00DC1B67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K_U0</w:t>
            </w:r>
            <w:r w:rsidR="0062004D" w:rsidRPr="001A64B2">
              <w:rPr>
                <w:rFonts w:ascii="Corbel" w:hAnsi="Corbel" w:cs="Times New Roman"/>
              </w:rPr>
              <w:t>2</w:t>
            </w:r>
          </w:p>
        </w:tc>
      </w:tr>
      <w:tr w:rsidR="00E51F0A" w:rsidRPr="001A64B2" w14:paraId="59E56137" w14:textId="77777777" w:rsidTr="24AFD922">
        <w:tc>
          <w:tcPr>
            <w:tcW w:w="1681" w:type="dxa"/>
          </w:tcPr>
          <w:p w14:paraId="002D746F" w14:textId="70176A37" w:rsidR="00E51F0A" w:rsidRPr="001A64B2" w:rsidRDefault="00E51F0A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684737CF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4C6ED875" w14:textId="77777777" w:rsidR="00E51F0A" w:rsidRPr="001A64B2" w:rsidRDefault="00E51F0A" w:rsidP="24AFD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6E723246" w14:textId="3EE7B315" w:rsidR="00E51F0A" w:rsidRPr="001A64B2" w:rsidRDefault="00E51F0A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K_U0</w:t>
            </w:r>
            <w:r w:rsidR="00010379">
              <w:rPr>
                <w:rFonts w:ascii="Corbel" w:hAnsi="Corbel" w:cs="Times New Roman"/>
              </w:rPr>
              <w:t>4</w:t>
            </w:r>
          </w:p>
          <w:p w14:paraId="17B67F8B" w14:textId="3FA131AB" w:rsidR="0062004D" w:rsidRPr="001A64B2" w:rsidRDefault="0062004D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24AFD922" w:rsidRPr="001A64B2" w14:paraId="275745A6" w14:textId="77777777" w:rsidTr="24AFD922">
        <w:tc>
          <w:tcPr>
            <w:tcW w:w="1681" w:type="dxa"/>
          </w:tcPr>
          <w:p w14:paraId="47523718" w14:textId="3FB0FDCD" w:rsidR="0ED0DA13" w:rsidRPr="001A64B2" w:rsidRDefault="0ED0DA13" w:rsidP="24AFD922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2D4C6FB4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5</w:t>
            </w:r>
          </w:p>
        </w:tc>
        <w:tc>
          <w:tcPr>
            <w:tcW w:w="5974" w:type="dxa"/>
          </w:tcPr>
          <w:p w14:paraId="6CC03960" w14:textId="60C564AB" w:rsidR="3B53416C" w:rsidRPr="001A64B2" w:rsidRDefault="3B53416C" w:rsidP="24AFD922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Współdziała w grupie analizując problemy gospodarcze</w:t>
            </w:r>
            <w:r w:rsidR="34F20312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oraz prezentuje wnioski</w:t>
            </w:r>
          </w:p>
        </w:tc>
        <w:tc>
          <w:tcPr>
            <w:tcW w:w="1865" w:type="dxa"/>
          </w:tcPr>
          <w:p w14:paraId="696D4151" w14:textId="77777777" w:rsidR="3B53416C" w:rsidRPr="001A64B2" w:rsidRDefault="3B53416C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K_U11</w:t>
            </w:r>
          </w:p>
          <w:p w14:paraId="0CA1D9CC" w14:textId="76EF889F" w:rsidR="3B53416C" w:rsidRPr="001A64B2" w:rsidRDefault="3B53416C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1A64B2" w14:paraId="1E71A6C1" w14:textId="77777777" w:rsidTr="24AFD922">
        <w:tc>
          <w:tcPr>
            <w:tcW w:w="1681" w:type="dxa"/>
          </w:tcPr>
          <w:p w14:paraId="78C3198C" w14:textId="14D2BCEB" w:rsidR="00E51F0A" w:rsidRPr="001A64B2" w:rsidRDefault="00E51F0A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5D49239A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221091F2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54E3E2D9" w14:textId="77777777" w:rsidR="00E51F0A" w:rsidRPr="001A64B2" w:rsidRDefault="00E51F0A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K_K01</w:t>
            </w:r>
          </w:p>
          <w:p w14:paraId="37643912" w14:textId="2B340334" w:rsidR="00DC1B67" w:rsidRPr="001A64B2" w:rsidRDefault="00DC1B67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4B99056E" w14:textId="77777777" w:rsidR="0062004D" w:rsidRPr="001A64B2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99C43A" w14:textId="77777777" w:rsidR="0062004D" w:rsidRPr="001A64B2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1A64B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A64B2">
        <w:rPr>
          <w:rFonts w:ascii="Corbel" w:hAnsi="Corbel"/>
          <w:b/>
          <w:sz w:val="24"/>
          <w:szCs w:val="24"/>
        </w:rPr>
        <w:t>3.3</w:t>
      </w:r>
      <w:r w:rsidR="0085747A" w:rsidRPr="001A64B2">
        <w:rPr>
          <w:rFonts w:ascii="Corbel" w:hAnsi="Corbel"/>
          <w:b/>
          <w:sz w:val="24"/>
          <w:szCs w:val="24"/>
        </w:rPr>
        <w:t>T</w:t>
      </w:r>
      <w:r w:rsidR="001D7B54" w:rsidRPr="001A64B2">
        <w:rPr>
          <w:rFonts w:ascii="Corbel" w:hAnsi="Corbel"/>
          <w:b/>
          <w:sz w:val="24"/>
          <w:szCs w:val="24"/>
        </w:rPr>
        <w:t xml:space="preserve">reści programowe </w:t>
      </w:r>
    </w:p>
    <w:p w14:paraId="4DDBEF00" w14:textId="77777777" w:rsidR="000B39B6" w:rsidRPr="001A64B2" w:rsidRDefault="000B39B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513626" w14:textId="77777777" w:rsidR="0085747A" w:rsidRPr="001A64B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A64B2">
        <w:rPr>
          <w:rFonts w:ascii="Corbel" w:hAnsi="Corbel"/>
          <w:sz w:val="24"/>
          <w:szCs w:val="24"/>
        </w:rPr>
        <w:t xml:space="preserve">, </w:t>
      </w:r>
      <w:r w:rsidRPr="001A64B2">
        <w:rPr>
          <w:rFonts w:ascii="Corbel" w:hAnsi="Corbel"/>
          <w:sz w:val="24"/>
          <w:szCs w:val="24"/>
        </w:rPr>
        <w:t xml:space="preserve">zajęć praktycznych </w:t>
      </w:r>
    </w:p>
    <w:p w14:paraId="3461D779" w14:textId="77777777" w:rsidR="0085747A" w:rsidRPr="001A64B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A64B2" w14:paraId="587EA2A8" w14:textId="77777777" w:rsidTr="00E51F0A">
        <w:tc>
          <w:tcPr>
            <w:tcW w:w="9520" w:type="dxa"/>
          </w:tcPr>
          <w:p w14:paraId="35113026" w14:textId="77777777" w:rsidR="0085747A" w:rsidRPr="001A64B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1A64B2" w14:paraId="07E2B86C" w14:textId="77777777" w:rsidTr="00E51F0A">
        <w:tc>
          <w:tcPr>
            <w:tcW w:w="9520" w:type="dxa"/>
          </w:tcPr>
          <w:p w14:paraId="48C9E61C" w14:textId="77777777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GRA 1 –  Gorączka złota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1A64B2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1A64B2" w14:paraId="100AD789" w14:textId="77777777" w:rsidTr="00E51F0A">
        <w:tc>
          <w:tcPr>
            <w:tcW w:w="9520" w:type="dxa"/>
          </w:tcPr>
          <w:p w14:paraId="38AFC42E" w14:textId="77777777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GRA 2 –  Twój czas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1A64B2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1A64B2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1A64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1A64B2" w14:paraId="730DD6B5" w14:textId="77777777" w:rsidTr="00E51F0A">
        <w:tc>
          <w:tcPr>
            <w:tcW w:w="9520" w:type="dxa"/>
          </w:tcPr>
          <w:p w14:paraId="53CDCF79" w14:textId="77777777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  <w:tr w:rsidR="00E51F0A" w:rsidRPr="001A64B2" w14:paraId="21FC8F53" w14:textId="77777777" w:rsidTr="00E51F0A">
        <w:tc>
          <w:tcPr>
            <w:tcW w:w="9520" w:type="dxa"/>
          </w:tcPr>
          <w:p w14:paraId="280E220A" w14:textId="733BD554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lastRenderedPageBreak/>
              <w:t xml:space="preserve">GRA4 – Budowa wieży lub 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>Organizacja zbytu</w:t>
            </w:r>
            <w:r w:rsidR="009C2D8A">
              <w:rPr>
                <w:rFonts w:ascii="Corbel" w:hAnsi="Corbel"/>
                <w:sz w:val="24"/>
                <w:szCs w:val="24"/>
              </w:rPr>
              <w:t xml:space="preserve"> </w:t>
            </w:r>
            <w:r w:rsidR="009C2D8A" w:rsidRPr="009C2D8A">
              <w:rPr>
                <w:rFonts w:ascii="Corbel" w:hAnsi="Corbel"/>
                <w:sz w:val="24"/>
                <w:szCs w:val="24"/>
              </w:rPr>
              <w:t>lub Urząd dostępny dla wszystkich.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 Planowanie strategiczne.</w:t>
            </w:r>
          </w:p>
        </w:tc>
      </w:tr>
    </w:tbl>
    <w:p w14:paraId="3CF2D8B6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1A64B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>3.4 Metody dydaktyczne</w:t>
      </w:r>
    </w:p>
    <w:p w14:paraId="6EA40FF2" w14:textId="77777777" w:rsidR="00E34AED" w:rsidRPr="001A64B2" w:rsidRDefault="00E51F0A" w:rsidP="00E34AED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b w:val="0"/>
          <w:smallCaps w:val="0"/>
          <w:szCs w:val="24"/>
        </w:rPr>
        <w:t xml:space="preserve">Ćwiczenia: </w:t>
      </w:r>
      <w:r w:rsidR="00E34AED" w:rsidRPr="001A64B2">
        <w:rPr>
          <w:rFonts w:ascii="Corbel" w:hAnsi="Corbel"/>
          <w:b w:val="0"/>
          <w:smallCaps w:val="0"/>
          <w:szCs w:val="24"/>
        </w:rPr>
        <w:t>gra dydaktyczna, praca indywidualna i w grupach,  dyskusja</w:t>
      </w:r>
      <w:r w:rsidR="000B39B6" w:rsidRPr="001A64B2">
        <w:rPr>
          <w:rFonts w:ascii="Corbel" w:hAnsi="Corbel"/>
          <w:b w:val="0"/>
          <w:smallCaps w:val="0"/>
          <w:szCs w:val="24"/>
        </w:rPr>
        <w:t>.</w:t>
      </w:r>
    </w:p>
    <w:p w14:paraId="0FB78278" w14:textId="77777777" w:rsidR="00E960BB" w:rsidRPr="001A64B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C39945" w14:textId="77777777" w:rsidR="00E960BB" w:rsidRPr="001A64B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1A64B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4. </w:t>
      </w:r>
      <w:r w:rsidR="0085747A" w:rsidRPr="001A64B2">
        <w:rPr>
          <w:rFonts w:ascii="Corbel" w:hAnsi="Corbel"/>
          <w:smallCaps w:val="0"/>
          <w:szCs w:val="24"/>
        </w:rPr>
        <w:t>METODY I KRYTERIA OCENY</w:t>
      </w:r>
    </w:p>
    <w:p w14:paraId="0562CB0E" w14:textId="77777777" w:rsidR="00923D7D" w:rsidRPr="001A64B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1A64B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A64B2">
        <w:rPr>
          <w:rFonts w:ascii="Corbel" w:hAnsi="Corbel"/>
          <w:smallCaps w:val="0"/>
          <w:szCs w:val="24"/>
        </w:rPr>
        <w:t>uczenia się</w:t>
      </w:r>
    </w:p>
    <w:p w14:paraId="34CE0A41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A64B2" w14:paraId="3CD72C34" w14:textId="77777777" w:rsidTr="24AFD922">
        <w:tc>
          <w:tcPr>
            <w:tcW w:w="1962" w:type="dxa"/>
            <w:vAlign w:val="center"/>
          </w:tcPr>
          <w:p w14:paraId="59C1A4F7" w14:textId="77777777" w:rsidR="0085747A" w:rsidRPr="001A64B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1A64B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1A64B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1A64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1A64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F5D29" w:rsidRPr="001A64B2" w14:paraId="11A93070" w14:textId="77777777" w:rsidTr="24AFD922">
        <w:tc>
          <w:tcPr>
            <w:tcW w:w="1962" w:type="dxa"/>
          </w:tcPr>
          <w:p w14:paraId="24D59B3A" w14:textId="21F58949" w:rsidR="002F5D29" w:rsidRPr="001A64B2" w:rsidRDefault="5A8C6B16" w:rsidP="61121B8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</w:t>
            </w:r>
            <w:r w:rsidR="011C5CC0" w:rsidRPr="001A64B2">
              <w:rPr>
                <w:rFonts w:ascii="Corbel" w:hAnsi="Corbel"/>
                <w:b w:val="0"/>
              </w:rPr>
              <w:t xml:space="preserve">k_01 </w:t>
            </w:r>
          </w:p>
        </w:tc>
        <w:tc>
          <w:tcPr>
            <w:tcW w:w="5441" w:type="dxa"/>
          </w:tcPr>
          <w:p w14:paraId="2D2C637A" w14:textId="77777777" w:rsidR="002F5D29" w:rsidRPr="001A64B2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4F18DDEA" w14:textId="77777777" w:rsidR="002F5D29" w:rsidRPr="001A64B2" w:rsidRDefault="011C5CC0" w:rsidP="61121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002F5D29" w:rsidRPr="001A64B2" w14:paraId="77D442E2" w14:textId="77777777" w:rsidTr="24AFD922">
        <w:tc>
          <w:tcPr>
            <w:tcW w:w="1962" w:type="dxa"/>
          </w:tcPr>
          <w:p w14:paraId="696357ED" w14:textId="7C18D777" w:rsidR="002F5D29" w:rsidRPr="001A64B2" w:rsidRDefault="5001EC42" w:rsidP="61121B8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</w:t>
            </w:r>
            <w:r w:rsidR="011C5CC0" w:rsidRPr="001A64B2">
              <w:rPr>
                <w:rFonts w:ascii="Corbel" w:hAnsi="Corbel"/>
                <w:b w:val="0"/>
              </w:rPr>
              <w:t>k_02</w:t>
            </w:r>
          </w:p>
        </w:tc>
        <w:tc>
          <w:tcPr>
            <w:tcW w:w="5441" w:type="dxa"/>
          </w:tcPr>
          <w:p w14:paraId="189F4911" w14:textId="77777777" w:rsidR="002F5D29" w:rsidRPr="001A64B2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D2D58F1" w14:textId="77777777" w:rsidR="002F5D29" w:rsidRPr="001A64B2" w:rsidRDefault="011C5CC0" w:rsidP="61121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002F5D29" w:rsidRPr="001A64B2" w14:paraId="7379E25D" w14:textId="77777777" w:rsidTr="24AFD922">
        <w:tc>
          <w:tcPr>
            <w:tcW w:w="1962" w:type="dxa"/>
          </w:tcPr>
          <w:p w14:paraId="1D652CBC" w14:textId="77777777" w:rsidR="002F5D29" w:rsidRPr="001A64B2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A64B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1ACAA6" w14:textId="77777777" w:rsidR="002F5D29" w:rsidRPr="001A64B2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9A1BCE3" w14:textId="77777777" w:rsidR="002F5D29" w:rsidRPr="001A64B2" w:rsidRDefault="011C5CC0" w:rsidP="61121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002F5D29" w:rsidRPr="001A64B2" w14:paraId="5B7D115A" w14:textId="77777777" w:rsidTr="24AFD922">
        <w:tc>
          <w:tcPr>
            <w:tcW w:w="1962" w:type="dxa"/>
          </w:tcPr>
          <w:p w14:paraId="54104451" w14:textId="77777777" w:rsidR="24AFD922" w:rsidRPr="001A64B2" w:rsidRDefault="24AFD922" w:rsidP="24AFD92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7D44410C" w14:textId="77777777" w:rsidR="24AFD922" w:rsidRPr="001A64B2" w:rsidRDefault="24AFD922" w:rsidP="24AFD9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67DB42E" w14:textId="77777777" w:rsidR="24AFD922" w:rsidRPr="001A64B2" w:rsidRDefault="24AFD922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24AFD922" w:rsidRPr="001A64B2" w14:paraId="0B2AC50E" w14:textId="77777777" w:rsidTr="24AFD922">
        <w:tc>
          <w:tcPr>
            <w:tcW w:w="1962" w:type="dxa"/>
          </w:tcPr>
          <w:p w14:paraId="215502D1" w14:textId="7DC0EDC4" w:rsidR="24AFD922" w:rsidRPr="001A64B2" w:rsidRDefault="24AFD922" w:rsidP="24AFD92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Ek_0</w:t>
            </w:r>
            <w:r w:rsidR="462A672E" w:rsidRPr="001A64B2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0E6875F2" w14:textId="77777777" w:rsidR="24AFD922" w:rsidRPr="001A64B2" w:rsidRDefault="24AFD922" w:rsidP="24AFD9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C84350E" w14:textId="77777777" w:rsidR="24AFD922" w:rsidRPr="001A64B2" w:rsidRDefault="24AFD922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24AFD922" w:rsidRPr="001A64B2" w14:paraId="1B1E67E6" w14:textId="77777777" w:rsidTr="24AFD922">
        <w:tc>
          <w:tcPr>
            <w:tcW w:w="1962" w:type="dxa"/>
          </w:tcPr>
          <w:p w14:paraId="27221984" w14:textId="3F32A502" w:rsidR="24AFD922" w:rsidRPr="001A64B2" w:rsidRDefault="24AFD922" w:rsidP="24AFD92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Ek_0</w:t>
            </w:r>
            <w:r w:rsidR="6C456F3C" w:rsidRPr="001A64B2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088F09A7" w14:textId="77777777" w:rsidR="24AFD922" w:rsidRPr="001A64B2" w:rsidRDefault="24AFD922" w:rsidP="24AFD9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16E5C6E" w14:textId="77777777" w:rsidR="24AFD922" w:rsidRPr="001A64B2" w:rsidRDefault="24AFD922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</w:tbl>
    <w:p w14:paraId="62EBF3C5" w14:textId="77777777" w:rsidR="00923D7D" w:rsidRPr="001A64B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1A64B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4.2 </w:t>
      </w:r>
      <w:r w:rsidR="0085747A" w:rsidRPr="001A64B2">
        <w:rPr>
          <w:rFonts w:ascii="Corbel" w:hAnsi="Corbel"/>
          <w:smallCaps w:val="0"/>
          <w:szCs w:val="24"/>
        </w:rPr>
        <w:t>Warunki zaliczenia przedmiotu (kryteria oceniania)</w:t>
      </w:r>
    </w:p>
    <w:p w14:paraId="6D98A12B" w14:textId="77777777" w:rsidR="00923D7D" w:rsidRPr="001A64B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A64B2" w14:paraId="7E7BA76D" w14:textId="77777777" w:rsidTr="1DE2ACFE">
        <w:tc>
          <w:tcPr>
            <w:tcW w:w="9670" w:type="dxa"/>
          </w:tcPr>
          <w:p w14:paraId="64C85843" w14:textId="77777777" w:rsidR="002F5D29" w:rsidRPr="001A64B2" w:rsidRDefault="002F5D29" w:rsidP="0043795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08B26258" w14:textId="77777777" w:rsidR="002F5D29" w:rsidRPr="001A64B2" w:rsidRDefault="002F5D29" w:rsidP="0043795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- obowiązkowe uczestnictwo w zajęciach,</w:t>
            </w:r>
            <w:r w:rsidR="00FC56CC" w:rsidRPr="001A64B2">
              <w:rPr>
                <w:rFonts w:ascii="Corbel" w:hAnsi="Corbel"/>
                <w:sz w:val="24"/>
                <w:szCs w:val="24"/>
              </w:rPr>
              <w:t xml:space="preserve"> realizowanych w blokach 5 godzinnych.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AC25A81" w14:textId="77777777" w:rsidR="002F5D29" w:rsidRPr="001A64B2" w:rsidRDefault="002F5D29" w:rsidP="0043795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- praca końcowa po każdych zajęciach (kartkówka  z tematyki przećwiczonej w grze).</w:t>
            </w:r>
          </w:p>
          <w:p w14:paraId="2E6E57E9" w14:textId="7B8C1662" w:rsidR="0085747A" w:rsidRPr="001A64B2" w:rsidRDefault="3903DB34" w:rsidP="24AFD92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Ocena na z</w:t>
            </w:r>
            <w:r w:rsidR="354E045F" w:rsidRPr="001A64B2">
              <w:rPr>
                <w:rFonts w:ascii="Corbel" w:hAnsi="Corbel"/>
                <w:sz w:val="24"/>
                <w:szCs w:val="24"/>
              </w:rPr>
              <w:t>a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liczenie jest wypadkową z uczestnictwa w zajęciach i pozytywnej odpowiedzi na pytanie związane z tematyką realizowanej gry. </w:t>
            </w:r>
          </w:p>
        </w:tc>
      </w:tr>
    </w:tbl>
    <w:p w14:paraId="5997CC1D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1A64B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A64B2">
        <w:rPr>
          <w:rFonts w:ascii="Corbel" w:hAnsi="Corbel"/>
          <w:b/>
          <w:sz w:val="24"/>
          <w:szCs w:val="24"/>
        </w:rPr>
        <w:t xml:space="preserve">5. </w:t>
      </w:r>
      <w:r w:rsidR="00C61DC5" w:rsidRPr="001A64B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A64B2" w14:paraId="3808A828" w14:textId="77777777" w:rsidTr="61121B81">
        <w:tc>
          <w:tcPr>
            <w:tcW w:w="4962" w:type="dxa"/>
            <w:vAlign w:val="center"/>
          </w:tcPr>
          <w:p w14:paraId="4C452BB7" w14:textId="77777777" w:rsidR="0085747A" w:rsidRPr="001A64B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A64B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A64B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1A64B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A64B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A64B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A64B2" w14:paraId="33472E7B" w14:textId="77777777" w:rsidTr="61121B81">
        <w:tc>
          <w:tcPr>
            <w:tcW w:w="4962" w:type="dxa"/>
          </w:tcPr>
          <w:p w14:paraId="1943409D" w14:textId="1728F0AF" w:rsidR="0085747A" w:rsidRPr="001A64B2" w:rsidRDefault="00C61DC5" w:rsidP="002C7B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</w:t>
            </w:r>
            <w:r w:rsidR="0085747A" w:rsidRPr="001A64B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1A64B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1A64B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A64B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1A64B2" w14:paraId="096DB874" w14:textId="77777777" w:rsidTr="61121B81">
        <w:tc>
          <w:tcPr>
            <w:tcW w:w="4962" w:type="dxa"/>
          </w:tcPr>
          <w:p w14:paraId="2750A6CD" w14:textId="77777777" w:rsidR="00C61DC5" w:rsidRPr="001A64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A64B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1A64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144751B" w14:textId="77777777" w:rsidR="00C61DC5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1A64B2" w14:paraId="52C70F90" w14:textId="77777777" w:rsidTr="61121B81">
        <w:tc>
          <w:tcPr>
            <w:tcW w:w="4962" w:type="dxa"/>
          </w:tcPr>
          <w:p w14:paraId="4AC39FE3" w14:textId="23C2DA72" w:rsidR="00C61DC5" w:rsidRPr="001A64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Godziny niekontaktowe – praca własna</w:t>
            </w:r>
            <w:r w:rsidR="7BA874C0" w:rsidRPr="001A64B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A64B2">
              <w:rPr>
                <w:rFonts w:ascii="Corbel" w:hAnsi="Corbel"/>
                <w:sz w:val="24"/>
                <w:szCs w:val="24"/>
              </w:rPr>
              <w:t>studenta</w:t>
            </w:r>
            <w:r w:rsidR="5425D4B2" w:rsidRPr="001A64B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A64B2">
              <w:rPr>
                <w:rFonts w:ascii="Corbel" w:hAnsi="Corbel"/>
                <w:sz w:val="24"/>
                <w:szCs w:val="24"/>
              </w:rPr>
              <w:t>(przygotowanie do zaję</w:t>
            </w:r>
            <w:r w:rsidRPr="001A64B2">
              <w:rPr>
                <w:rFonts w:ascii="Corbel" w:hAnsi="Corbel"/>
                <w:sz w:val="24"/>
                <w:szCs w:val="24"/>
                <w:u w:val="single"/>
              </w:rPr>
              <w:t>ć</w:t>
            </w:r>
            <w:r w:rsidRPr="001A64B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39576E8" w14:textId="77777777" w:rsidR="00C61DC5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 xml:space="preserve">28  </w:t>
            </w:r>
          </w:p>
        </w:tc>
      </w:tr>
      <w:tr w:rsidR="0085747A" w:rsidRPr="001A64B2" w14:paraId="4D6280AD" w14:textId="77777777" w:rsidTr="61121B81">
        <w:tc>
          <w:tcPr>
            <w:tcW w:w="4962" w:type="dxa"/>
          </w:tcPr>
          <w:p w14:paraId="3D4B2727" w14:textId="77777777" w:rsidR="0085747A" w:rsidRPr="001A64B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1A64B2" w14:paraId="0AD00C0E" w14:textId="77777777" w:rsidTr="61121B81">
        <w:tc>
          <w:tcPr>
            <w:tcW w:w="4962" w:type="dxa"/>
          </w:tcPr>
          <w:p w14:paraId="5FD1C35E" w14:textId="77777777" w:rsidR="0085747A" w:rsidRPr="001A64B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1A64B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A64B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A64B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1A64B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1A64B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6. </w:t>
      </w:r>
      <w:r w:rsidR="0085747A" w:rsidRPr="001A64B2">
        <w:rPr>
          <w:rFonts w:ascii="Corbel" w:hAnsi="Corbel"/>
          <w:smallCaps w:val="0"/>
          <w:szCs w:val="24"/>
        </w:rPr>
        <w:t>PRAKTYKI ZAWO</w:t>
      </w:r>
      <w:r w:rsidR="009D3F3B" w:rsidRPr="001A64B2">
        <w:rPr>
          <w:rFonts w:ascii="Corbel" w:hAnsi="Corbel"/>
          <w:smallCaps w:val="0"/>
          <w:szCs w:val="24"/>
        </w:rPr>
        <w:t>DOWE W RAMACH PRZEDMIOTU</w:t>
      </w:r>
    </w:p>
    <w:p w14:paraId="3FE9F23F" w14:textId="77777777" w:rsidR="0085747A" w:rsidRPr="001A64B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7"/>
        <w:gridCol w:w="5302"/>
      </w:tblGrid>
      <w:tr w:rsidR="0085747A" w:rsidRPr="001A64B2" w14:paraId="5454FE01" w14:textId="77777777" w:rsidTr="00386E73">
        <w:trPr>
          <w:trHeight w:val="397"/>
          <w:jc w:val="center"/>
        </w:trPr>
        <w:tc>
          <w:tcPr>
            <w:tcW w:w="4082" w:type="dxa"/>
          </w:tcPr>
          <w:p w14:paraId="146D6691" w14:textId="77777777" w:rsidR="0085747A" w:rsidRPr="001A64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990" w:type="dxa"/>
          </w:tcPr>
          <w:p w14:paraId="6A09E912" w14:textId="77777777" w:rsidR="0085747A" w:rsidRPr="001A64B2" w:rsidRDefault="00437959" w:rsidP="004379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1A64B2" w14:paraId="5BCC8499" w14:textId="77777777" w:rsidTr="00386E73">
        <w:trPr>
          <w:trHeight w:val="397"/>
          <w:jc w:val="center"/>
        </w:trPr>
        <w:tc>
          <w:tcPr>
            <w:tcW w:w="4082" w:type="dxa"/>
          </w:tcPr>
          <w:p w14:paraId="05EFD703" w14:textId="77777777" w:rsidR="0085747A" w:rsidRPr="001A64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4990" w:type="dxa"/>
          </w:tcPr>
          <w:p w14:paraId="33E67AC6" w14:textId="77777777" w:rsidR="0085747A" w:rsidRPr="001A64B2" w:rsidRDefault="00437959" w:rsidP="004379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3E1941" w:rsidRPr="001A64B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1A64B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7. </w:t>
      </w:r>
      <w:r w:rsidR="0085747A" w:rsidRPr="001A64B2">
        <w:rPr>
          <w:rFonts w:ascii="Corbel" w:hAnsi="Corbel"/>
          <w:smallCaps w:val="0"/>
          <w:szCs w:val="24"/>
        </w:rPr>
        <w:t>LITERATURA</w:t>
      </w:r>
    </w:p>
    <w:p w14:paraId="08CE6F91" w14:textId="77777777" w:rsidR="00675843" w:rsidRPr="001A64B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1A64B2" w14:paraId="3F4A138F" w14:textId="77777777" w:rsidTr="00386E73">
        <w:trPr>
          <w:trHeight w:val="397"/>
        </w:trPr>
        <w:tc>
          <w:tcPr>
            <w:tcW w:w="9072" w:type="dxa"/>
          </w:tcPr>
          <w:p w14:paraId="729C9695" w14:textId="77777777" w:rsidR="0085747A" w:rsidRPr="001A64B2" w:rsidRDefault="0085747A" w:rsidP="004379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7BEBA3" w14:textId="77777777" w:rsidR="00574E4D" w:rsidRPr="001A64B2" w:rsidRDefault="00574E4D" w:rsidP="004379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Buglewicz K., Społeczna odpowiedzialność biznesu. Nowa wartość konkurencyjna, PWE Warszawa 2017</w:t>
            </w:r>
            <w:r w:rsidR="00437959" w:rsidRPr="001A64B2">
              <w:rPr>
                <w:rFonts w:ascii="Corbel" w:hAnsi="Corbel"/>
                <w:sz w:val="24"/>
                <w:szCs w:val="24"/>
              </w:rPr>
              <w:t>.</w:t>
            </w:r>
          </w:p>
          <w:p w14:paraId="49F95DB5" w14:textId="77777777" w:rsidR="00574E4D" w:rsidRPr="001A64B2" w:rsidRDefault="00574E4D" w:rsidP="004379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0B4AA069" w14:textId="77777777" w:rsidR="00574E4D" w:rsidRPr="001A64B2" w:rsidRDefault="00574E4D" w:rsidP="00437959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Tracy B., Zarz</w:t>
            </w:r>
            <w:r w:rsidR="00684D02" w:rsidRPr="001A64B2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1A64B2">
              <w:rPr>
                <w:rFonts w:ascii="Corbel" w:hAnsi="Corbel"/>
                <w:b w:val="0"/>
                <w:smallCaps w:val="0"/>
                <w:szCs w:val="24"/>
              </w:rPr>
              <w:t>dzanie czasem, MT Biznes, 2014</w:t>
            </w:r>
            <w:r w:rsidR="00437959" w:rsidRPr="001A64B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1A64B2" w14:paraId="79532E08" w14:textId="77777777" w:rsidTr="00386E73">
        <w:trPr>
          <w:trHeight w:val="397"/>
        </w:trPr>
        <w:tc>
          <w:tcPr>
            <w:tcW w:w="9072" w:type="dxa"/>
          </w:tcPr>
          <w:p w14:paraId="1616B1D9" w14:textId="77777777" w:rsidR="0085747A" w:rsidRPr="006911E9" w:rsidRDefault="0085747A" w:rsidP="24AFD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11E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14:paraId="2F439F66" w14:textId="77777777" w:rsidR="00574E4D" w:rsidRPr="001A64B2" w:rsidRDefault="1DC9E965" w:rsidP="24AFD92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  <w:r w:rsidR="3C07CA0D" w:rsidRPr="001A64B2">
              <w:rPr>
                <w:rFonts w:ascii="Corbel" w:hAnsi="Corbel"/>
                <w:sz w:val="24"/>
                <w:szCs w:val="24"/>
              </w:rPr>
              <w:t>.</w:t>
            </w:r>
          </w:p>
          <w:p w14:paraId="6E959CDB" w14:textId="6025FB84" w:rsidR="00574E4D" w:rsidRPr="001A64B2" w:rsidRDefault="378DA14D" w:rsidP="24AFD92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Falecki J., Organizacja gier decyzyjnych w zarządzaniu kryzysowym – gry decyzyjne w zarządzaniu kryzysowym, Wyższa Szkoła Humanitas, Sosnowiec 201</w:t>
            </w:r>
            <w:r w:rsidR="1DC9E965" w:rsidRPr="001A64B2">
              <w:rPr>
                <w:rFonts w:ascii="Corbel" w:hAnsi="Corbel"/>
                <w:sz w:val="24"/>
                <w:szCs w:val="24"/>
              </w:rPr>
              <w:t>5</w:t>
            </w:r>
            <w:r w:rsidR="3C07CA0D" w:rsidRPr="001A64B2">
              <w:rPr>
                <w:rFonts w:ascii="Corbel" w:hAnsi="Corbel"/>
                <w:sz w:val="24"/>
                <w:szCs w:val="24"/>
              </w:rPr>
              <w:t>.</w:t>
            </w:r>
          </w:p>
          <w:p w14:paraId="5EEFACD4" w14:textId="5DF8C728" w:rsidR="00574E4D" w:rsidRPr="001A64B2" w:rsidRDefault="1B7615D1" w:rsidP="24AFD92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Szara K., Kapitał kreatywny w przedsiębiorstwie, CeDeWu, Warszawa</w:t>
            </w:r>
            <w:r w:rsidR="6E84744F" w:rsidRPr="001A64B2">
              <w:rPr>
                <w:rFonts w:ascii="Corbel" w:hAnsi="Corbel"/>
                <w:sz w:val="24"/>
                <w:szCs w:val="24"/>
              </w:rPr>
              <w:t>, 2019.</w:t>
            </w:r>
          </w:p>
        </w:tc>
      </w:tr>
    </w:tbl>
    <w:p w14:paraId="61CDCEAD" w14:textId="77777777" w:rsidR="0085747A" w:rsidRPr="001A64B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9E253" w14:textId="77777777" w:rsidR="0085747A" w:rsidRPr="001A64B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A64B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DDE0C" w14:textId="77777777" w:rsidR="007F6F84" w:rsidRDefault="007F6F84" w:rsidP="00C16ABF">
      <w:pPr>
        <w:spacing w:after="0" w:line="240" w:lineRule="auto"/>
      </w:pPr>
      <w:r>
        <w:separator/>
      </w:r>
    </w:p>
  </w:endnote>
  <w:endnote w:type="continuationSeparator" w:id="0">
    <w:p w14:paraId="0AA6567D" w14:textId="77777777" w:rsidR="007F6F84" w:rsidRDefault="007F6F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4AFD922" w14:paraId="7161F794" w14:textId="77777777" w:rsidTr="24AFD922">
      <w:tc>
        <w:tcPr>
          <w:tcW w:w="3210" w:type="dxa"/>
        </w:tcPr>
        <w:p w14:paraId="61F935DD" w14:textId="701E05C1" w:rsidR="24AFD922" w:rsidRDefault="24AFD922" w:rsidP="24AFD922">
          <w:pPr>
            <w:pStyle w:val="Nagwek"/>
            <w:ind w:left="-115"/>
          </w:pPr>
        </w:p>
      </w:tc>
      <w:tc>
        <w:tcPr>
          <w:tcW w:w="3210" w:type="dxa"/>
        </w:tcPr>
        <w:p w14:paraId="56EEE59B" w14:textId="7C8C8082" w:rsidR="24AFD922" w:rsidRDefault="24AFD922" w:rsidP="24AFD922">
          <w:pPr>
            <w:pStyle w:val="Nagwek"/>
            <w:jc w:val="center"/>
          </w:pPr>
        </w:p>
      </w:tc>
      <w:tc>
        <w:tcPr>
          <w:tcW w:w="3210" w:type="dxa"/>
        </w:tcPr>
        <w:p w14:paraId="6099FDB0" w14:textId="76CF93A4" w:rsidR="24AFD922" w:rsidRDefault="24AFD922" w:rsidP="24AFD922">
          <w:pPr>
            <w:pStyle w:val="Nagwek"/>
            <w:ind w:right="-115"/>
            <w:jc w:val="right"/>
          </w:pPr>
        </w:p>
      </w:tc>
    </w:tr>
  </w:tbl>
  <w:p w14:paraId="3181B451" w14:textId="1C627585" w:rsidR="24AFD922" w:rsidRDefault="24AFD922" w:rsidP="24AFD9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CE024" w14:textId="77777777" w:rsidR="007F6F84" w:rsidRDefault="007F6F84" w:rsidP="00C16ABF">
      <w:pPr>
        <w:spacing w:after="0" w:line="240" w:lineRule="auto"/>
      </w:pPr>
      <w:r>
        <w:separator/>
      </w:r>
    </w:p>
  </w:footnote>
  <w:footnote w:type="continuationSeparator" w:id="0">
    <w:p w14:paraId="0416D087" w14:textId="77777777" w:rsidR="007F6F84" w:rsidRDefault="007F6F8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4AFD922" w14:paraId="3D13AE29" w14:textId="77777777" w:rsidTr="24AFD922">
      <w:tc>
        <w:tcPr>
          <w:tcW w:w="3210" w:type="dxa"/>
        </w:tcPr>
        <w:p w14:paraId="4997D7BF" w14:textId="69EEABC6" w:rsidR="24AFD922" w:rsidRDefault="24AFD922" w:rsidP="24AFD922">
          <w:pPr>
            <w:pStyle w:val="Nagwek"/>
            <w:ind w:left="-115"/>
          </w:pPr>
        </w:p>
      </w:tc>
      <w:tc>
        <w:tcPr>
          <w:tcW w:w="3210" w:type="dxa"/>
        </w:tcPr>
        <w:p w14:paraId="56F1ED6E" w14:textId="6A49266A" w:rsidR="24AFD922" w:rsidRDefault="24AFD922" w:rsidP="24AFD922">
          <w:pPr>
            <w:pStyle w:val="Nagwek"/>
            <w:jc w:val="center"/>
          </w:pPr>
        </w:p>
      </w:tc>
      <w:tc>
        <w:tcPr>
          <w:tcW w:w="3210" w:type="dxa"/>
        </w:tcPr>
        <w:p w14:paraId="176EB157" w14:textId="7A648B76" w:rsidR="24AFD922" w:rsidRDefault="24AFD922" w:rsidP="24AFD922">
          <w:pPr>
            <w:pStyle w:val="Nagwek"/>
            <w:ind w:right="-115"/>
            <w:jc w:val="right"/>
          </w:pPr>
        </w:p>
      </w:tc>
    </w:tr>
  </w:tbl>
  <w:p w14:paraId="0C275C8E" w14:textId="456861F3" w:rsidR="24AFD922" w:rsidRDefault="24AFD922" w:rsidP="24AFD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4C7E"/>
    <w:multiLevelType w:val="hybridMultilevel"/>
    <w:tmpl w:val="64C420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8A3251"/>
    <w:multiLevelType w:val="hybridMultilevel"/>
    <w:tmpl w:val="FB14BA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8347B8"/>
    <w:multiLevelType w:val="hybridMultilevel"/>
    <w:tmpl w:val="6360B022"/>
    <w:lvl w:ilvl="0" w:tplc="A1ACC4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A0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24F2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1002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9E80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8CF4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66E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F8F6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D642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3112830">
    <w:abstractNumId w:val="1"/>
  </w:num>
  <w:num w:numId="2" w16cid:durableId="184832344">
    <w:abstractNumId w:val="3"/>
  </w:num>
  <w:num w:numId="3" w16cid:durableId="246572460">
    <w:abstractNumId w:val="0"/>
  </w:num>
  <w:num w:numId="4" w16cid:durableId="78750432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379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B91"/>
    <w:rsid w:val="000B28EE"/>
    <w:rsid w:val="000B39B6"/>
    <w:rsid w:val="000B3E37"/>
    <w:rsid w:val="000D04B0"/>
    <w:rsid w:val="000F1C57"/>
    <w:rsid w:val="000F5615"/>
    <w:rsid w:val="00124BFF"/>
    <w:rsid w:val="0012560E"/>
    <w:rsid w:val="00127108"/>
    <w:rsid w:val="00134B13"/>
    <w:rsid w:val="00135954"/>
    <w:rsid w:val="00140AF8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6083"/>
    <w:rsid w:val="00192F37"/>
    <w:rsid w:val="001A1FA5"/>
    <w:rsid w:val="001A64B2"/>
    <w:rsid w:val="001A70D2"/>
    <w:rsid w:val="001A7D67"/>
    <w:rsid w:val="001D657B"/>
    <w:rsid w:val="001D7B54"/>
    <w:rsid w:val="001E0209"/>
    <w:rsid w:val="001F2CA2"/>
    <w:rsid w:val="001F588D"/>
    <w:rsid w:val="002144C0"/>
    <w:rsid w:val="00215FA7"/>
    <w:rsid w:val="0022477D"/>
    <w:rsid w:val="002278A9"/>
    <w:rsid w:val="002336F9"/>
    <w:rsid w:val="0024028F"/>
    <w:rsid w:val="0024281D"/>
    <w:rsid w:val="00244ABC"/>
    <w:rsid w:val="0024574E"/>
    <w:rsid w:val="0027549A"/>
    <w:rsid w:val="00281FF2"/>
    <w:rsid w:val="0028446F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B29"/>
    <w:rsid w:val="002D3375"/>
    <w:rsid w:val="002D73D4"/>
    <w:rsid w:val="002F02A3"/>
    <w:rsid w:val="002F4ABE"/>
    <w:rsid w:val="002F5D29"/>
    <w:rsid w:val="003018BA"/>
    <w:rsid w:val="0030395F"/>
    <w:rsid w:val="00305C92"/>
    <w:rsid w:val="003151C5"/>
    <w:rsid w:val="003343CF"/>
    <w:rsid w:val="0034568C"/>
    <w:rsid w:val="00346FE9"/>
    <w:rsid w:val="0034759A"/>
    <w:rsid w:val="003503F6"/>
    <w:rsid w:val="003530DD"/>
    <w:rsid w:val="00353D65"/>
    <w:rsid w:val="0035597A"/>
    <w:rsid w:val="00363F78"/>
    <w:rsid w:val="0038652C"/>
    <w:rsid w:val="00386DBB"/>
    <w:rsid w:val="00386E7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E6B"/>
    <w:rsid w:val="00410886"/>
    <w:rsid w:val="00414E3C"/>
    <w:rsid w:val="0042244A"/>
    <w:rsid w:val="004264AB"/>
    <w:rsid w:val="0042745A"/>
    <w:rsid w:val="00431D5C"/>
    <w:rsid w:val="004362C6"/>
    <w:rsid w:val="00437959"/>
    <w:rsid w:val="00437FA2"/>
    <w:rsid w:val="00445970"/>
    <w:rsid w:val="00446CE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7413"/>
    <w:rsid w:val="00513B6F"/>
    <w:rsid w:val="00517C63"/>
    <w:rsid w:val="00526F3B"/>
    <w:rsid w:val="005363C4"/>
    <w:rsid w:val="00536BDE"/>
    <w:rsid w:val="00543ACC"/>
    <w:rsid w:val="0055221B"/>
    <w:rsid w:val="0056696D"/>
    <w:rsid w:val="00574E4D"/>
    <w:rsid w:val="0059484D"/>
    <w:rsid w:val="005A0855"/>
    <w:rsid w:val="005A133C"/>
    <w:rsid w:val="005A3196"/>
    <w:rsid w:val="005B7233"/>
    <w:rsid w:val="005C080F"/>
    <w:rsid w:val="005C55E5"/>
    <w:rsid w:val="005C696A"/>
    <w:rsid w:val="005E6E85"/>
    <w:rsid w:val="005F31D2"/>
    <w:rsid w:val="0061029B"/>
    <w:rsid w:val="00617230"/>
    <w:rsid w:val="0062004D"/>
    <w:rsid w:val="00621CE1"/>
    <w:rsid w:val="00627FC9"/>
    <w:rsid w:val="00647FA8"/>
    <w:rsid w:val="00650C5F"/>
    <w:rsid w:val="00654934"/>
    <w:rsid w:val="00654CC7"/>
    <w:rsid w:val="006620D9"/>
    <w:rsid w:val="00671958"/>
    <w:rsid w:val="00675843"/>
    <w:rsid w:val="00684D02"/>
    <w:rsid w:val="006911E9"/>
    <w:rsid w:val="00693A72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B74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690"/>
    <w:rsid w:val="007A4022"/>
    <w:rsid w:val="007A6E6E"/>
    <w:rsid w:val="007C3299"/>
    <w:rsid w:val="007C3BCC"/>
    <w:rsid w:val="007C4546"/>
    <w:rsid w:val="007D6E56"/>
    <w:rsid w:val="007F4155"/>
    <w:rsid w:val="007F6F84"/>
    <w:rsid w:val="0081554D"/>
    <w:rsid w:val="0081707E"/>
    <w:rsid w:val="008449B3"/>
    <w:rsid w:val="00847A91"/>
    <w:rsid w:val="008552A2"/>
    <w:rsid w:val="0085747A"/>
    <w:rsid w:val="00870831"/>
    <w:rsid w:val="0087759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1E2A"/>
    <w:rsid w:val="009A78D9"/>
    <w:rsid w:val="009C2D8A"/>
    <w:rsid w:val="009C3E31"/>
    <w:rsid w:val="009C54AE"/>
    <w:rsid w:val="009C788E"/>
    <w:rsid w:val="009D3F3B"/>
    <w:rsid w:val="009E0543"/>
    <w:rsid w:val="009E3B41"/>
    <w:rsid w:val="009E43A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3BA"/>
    <w:rsid w:val="00AD66D6"/>
    <w:rsid w:val="00AE1160"/>
    <w:rsid w:val="00AE203C"/>
    <w:rsid w:val="00AE2E74"/>
    <w:rsid w:val="00AE5FCB"/>
    <w:rsid w:val="00AF2C1E"/>
    <w:rsid w:val="00B06142"/>
    <w:rsid w:val="00B135B1"/>
    <w:rsid w:val="00B13624"/>
    <w:rsid w:val="00B16D57"/>
    <w:rsid w:val="00B3130B"/>
    <w:rsid w:val="00B40ADB"/>
    <w:rsid w:val="00B43B77"/>
    <w:rsid w:val="00B43E80"/>
    <w:rsid w:val="00B607DB"/>
    <w:rsid w:val="00B66529"/>
    <w:rsid w:val="00B740CB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2A5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79C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3EFE"/>
    <w:rsid w:val="00DA6057"/>
    <w:rsid w:val="00DC1B67"/>
    <w:rsid w:val="00DC6D0C"/>
    <w:rsid w:val="00DE09C0"/>
    <w:rsid w:val="00DE4A14"/>
    <w:rsid w:val="00DE5496"/>
    <w:rsid w:val="00DF320D"/>
    <w:rsid w:val="00DF71C8"/>
    <w:rsid w:val="00E129B8"/>
    <w:rsid w:val="00E21E7D"/>
    <w:rsid w:val="00E22FBC"/>
    <w:rsid w:val="00E24BF5"/>
    <w:rsid w:val="00E25338"/>
    <w:rsid w:val="00E32E55"/>
    <w:rsid w:val="00E34AED"/>
    <w:rsid w:val="00E51E44"/>
    <w:rsid w:val="00E51F0A"/>
    <w:rsid w:val="00E63348"/>
    <w:rsid w:val="00E661B9"/>
    <w:rsid w:val="00E742AA"/>
    <w:rsid w:val="00E75FEF"/>
    <w:rsid w:val="00E77E88"/>
    <w:rsid w:val="00E8107D"/>
    <w:rsid w:val="00E960BB"/>
    <w:rsid w:val="00EA2074"/>
    <w:rsid w:val="00EA2AD2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48C1"/>
    <w:rsid w:val="00F974DA"/>
    <w:rsid w:val="00FA015D"/>
    <w:rsid w:val="00FA46E5"/>
    <w:rsid w:val="00FB0CEF"/>
    <w:rsid w:val="00FB7DBA"/>
    <w:rsid w:val="00FC1C25"/>
    <w:rsid w:val="00FC3F45"/>
    <w:rsid w:val="00FC56CC"/>
    <w:rsid w:val="00FD503F"/>
    <w:rsid w:val="00FD7589"/>
    <w:rsid w:val="00FF016A"/>
    <w:rsid w:val="00FF1401"/>
    <w:rsid w:val="00FF5E7D"/>
    <w:rsid w:val="011C5CC0"/>
    <w:rsid w:val="02A5F16C"/>
    <w:rsid w:val="06CD204F"/>
    <w:rsid w:val="0AA1C0B8"/>
    <w:rsid w:val="0D639DD9"/>
    <w:rsid w:val="0E0EE3FA"/>
    <w:rsid w:val="0ED0DA13"/>
    <w:rsid w:val="16ADAD32"/>
    <w:rsid w:val="19F6AEB7"/>
    <w:rsid w:val="1B7615D1"/>
    <w:rsid w:val="1C191FCA"/>
    <w:rsid w:val="1DC9E965"/>
    <w:rsid w:val="1DE2ACFE"/>
    <w:rsid w:val="24AFD922"/>
    <w:rsid w:val="24C39DBD"/>
    <w:rsid w:val="2B009574"/>
    <w:rsid w:val="2D4C6FB4"/>
    <w:rsid w:val="34F20312"/>
    <w:rsid w:val="35003C2C"/>
    <w:rsid w:val="354E045F"/>
    <w:rsid w:val="378DA14D"/>
    <w:rsid w:val="37E70602"/>
    <w:rsid w:val="3818C605"/>
    <w:rsid w:val="3903DB34"/>
    <w:rsid w:val="3B53416C"/>
    <w:rsid w:val="3C07CA0D"/>
    <w:rsid w:val="408895FD"/>
    <w:rsid w:val="4598361A"/>
    <w:rsid w:val="462A672E"/>
    <w:rsid w:val="46F17009"/>
    <w:rsid w:val="4B817C5F"/>
    <w:rsid w:val="4C07779E"/>
    <w:rsid w:val="4D0BA314"/>
    <w:rsid w:val="5001EC42"/>
    <w:rsid w:val="504C03B0"/>
    <w:rsid w:val="5425D4B2"/>
    <w:rsid w:val="5A8C6B16"/>
    <w:rsid w:val="5D49239A"/>
    <w:rsid w:val="5DC1594F"/>
    <w:rsid w:val="600CFE05"/>
    <w:rsid w:val="61121B81"/>
    <w:rsid w:val="6456AC2D"/>
    <w:rsid w:val="674F1338"/>
    <w:rsid w:val="684737CF"/>
    <w:rsid w:val="6C456F3C"/>
    <w:rsid w:val="6C517B43"/>
    <w:rsid w:val="6E84744F"/>
    <w:rsid w:val="71F8FB0A"/>
    <w:rsid w:val="776D2488"/>
    <w:rsid w:val="7BA87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C4CE9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54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54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549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4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549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24A741-568B-4E9F-8BC7-E9091434E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741DB0-85DA-4E34-A5C4-B48F276F30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A43D28-EDA4-49F3-B801-8DE5109FDD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2F8332-1AE0-47AE-A63B-9E77EA8E7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705</Words>
  <Characters>4745</Characters>
  <Application>Microsoft Office Word</Application>
  <DocSecurity>0</DocSecurity>
  <Lines>237</Lines>
  <Paragraphs>181</Paragraphs>
  <ScaleCrop>false</ScaleCrop>
  <Company>Hewlett-Packard Company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Szara</cp:lastModifiedBy>
  <cp:revision>49</cp:revision>
  <cp:lastPrinted>2019-02-06T12:12:00Z</cp:lastPrinted>
  <dcterms:created xsi:type="dcterms:W3CDTF">2020-10-17T13:55:00Z</dcterms:created>
  <dcterms:modified xsi:type="dcterms:W3CDTF">2025-11-17T18:55:00Z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  <property fmtid="{D5CDD505-2E9C-101B-9397-08002B2CF9AE}" pid="3" name="GrammarlyDocumentId">
    <vt:lpwstr>788c7537-e50d-460b-b422-c046628167b5</vt:lpwstr>
  </property>
</Properties>
</file>